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DDFB0" w14:textId="77777777" w:rsidR="00492328" w:rsidRDefault="00492328" w:rsidP="00492328">
      <w:pPr>
        <w:pStyle w:val="NoSpacing"/>
      </w:pPr>
      <w:r>
        <w:rPr>
          <w:u w:val="single"/>
        </w:rPr>
        <w:t>John CLERK</w:t>
      </w:r>
      <w:r>
        <w:t xml:space="preserve">    </w:t>
      </w:r>
      <w:proofErr w:type="gramStart"/>
      <w:r>
        <w:t xml:space="preserve">   (</w:t>
      </w:r>
      <w:proofErr w:type="gramEnd"/>
      <w:r>
        <w:t>fl.1401)</w:t>
      </w:r>
    </w:p>
    <w:p w14:paraId="4E1B2C4B" w14:textId="77777777" w:rsidR="00492328" w:rsidRDefault="00492328" w:rsidP="00492328">
      <w:pPr>
        <w:pStyle w:val="NoSpacing"/>
      </w:pPr>
      <w:r>
        <w:t>of Preston.</w:t>
      </w:r>
    </w:p>
    <w:p w14:paraId="037F0C6C" w14:textId="77777777" w:rsidR="00492328" w:rsidRDefault="00492328" w:rsidP="00492328">
      <w:pPr>
        <w:pStyle w:val="NoSpacing"/>
      </w:pPr>
    </w:p>
    <w:p w14:paraId="3C0C302D" w14:textId="77777777" w:rsidR="00492328" w:rsidRDefault="00492328" w:rsidP="00492328">
      <w:pPr>
        <w:pStyle w:val="NoSpacing"/>
      </w:pPr>
    </w:p>
    <w:p w14:paraId="3AA0F6E1" w14:textId="77777777" w:rsidR="00492328" w:rsidRDefault="00492328" w:rsidP="00492328">
      <w:pPr>
        <w:pStyle w:val="NoSpacing"/>
      </w:pPr>
      <w:r>
        <w:t xml:space="preserve">  4 Aug.1401</w:t>
      </w:r>
      <w:r>
        <w:tab/>
        <w:t>He was on a commission of the peace for Middlesex.</w:t>
      </w:r>
    </w:p>
    <w:p w14:paraId="4C2BE8FC" w14:textId="77777777" w:rsidR="00492328" w:rsidRDefault="00492328" w:rsidP="00492328">
      <w:pPr>
        <w:pStyle w:val="NoSpacing"/>
      </w:pPr>
      <w:r>
        <w:tab/>
      </w:r>
      <w:r>
        <w:tab/>
        <w:t>(C.P.R. 1399-1401 p.561)</w:t>
      </w:r>
    </w:p>
    <w:p w14:paraId="4B95DDD1" w14:textId="77777777" w:rsidR="00492328" w:rsidRDefault="00492328" w:rsidP="00492328">
      <w:pPr>
        <w:pStyle w:val="NoSpacing"/>
      </w:pPr>
    </w:p>
    <w:p w14:paraId="4F6B85B3" w14:textId="77777777" w:rsidR="00492328" w:rsidRDefault="00492328" w:rsidP="00492328">
      <w:pPr>
        <w:pStyle w:val="NoSpacing"/>
      </w:pPr>
    </w:p>
    <w:p w14:paraId="6AF4F7A5" w14:textId="77777777" w:rsidR="00492328" w:rsidRDefault="00492328" w:rsidP="00492328">
      <w:pPr>
        <w:pStyle w:val="NoSpacing"/>
      </w:pPr>
      <w:r>
        <w:t>9 December 2024</w:t>
      </w:r>
    </w:p>
    <w:p w14:paraId="5E6BA6B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2BE099" w14:textId="77777777" w:rsidR="00492328" w:rsidRDefault="00492328" w:rsidP="009139A6">
      <w:r>
        <w:separator/>
      </w:r>
    </w:p>
  </w:endnote>
  <w:endnote w:type="continuationSeparator" w:id="0">
    <w:p w14:paraId="19DECC71" w14:textId="77777777" w:rsidR="00492328" w:rsidRDefault="004923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3AC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1D6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6BE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918959" w14:textId="77777777" w:rsidR="00492328" w:rsidRDefault="00492328" w:rsidP="009139A6">
      <w:r>
        <w:separator/>
      </w:r>
    </w:p>
  </w:footnote>
  <w:footnote w:type="continuationSeparator" w:id="0">
    <w:p w14:paraId="7D4F16A0" w14:textId="77777777" w:rsidR="00492328" w:rsidRDefault="004923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20B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4B59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447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328"/>
    <w:rsid w:val="000666E0"/>
    <w:rsid w:val="002510B7"/>
    <w:rsid w:val="00270799"/>
    <w:rsid w:val="00492328"/>
    <w:rsid w:val="005C130B"/>
    <w:rsid w:val="00826F5C"/>
    <w:rsid w:val="009139A6"/>
    <w:rsid w:val="009411C2"/>
    <w:rsid w:val="009448BB"/>
    <w:rsid w:val="00947624"/>
    <w:rsid w:val="00A3176C"/>
    <w:rsid w:val="00A5337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991B8"/>
  <w15:chartTrackingRefBased/>
  <w15:docId w15:val="{C57D6000-CCAF-43F4-AC9A-DAB820FBD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2024-12-19T15:39:00Z</dcterms:created>
  <dcterms:modified xsi:type="dcterms:W3CDTF">2024-12-19T15:40:00Z</dcterms:modified>
</cp:coreProperties>
</file>